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0DF2C4D7" w14:textId="0F1194F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784FBC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784FBC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576134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0DCEFE03" w14:textId="0EF6AD7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6091E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P="00EA4832" w:rsidRDefault="00EA4832" w14:paraId="58F383C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1113E043" w14:textId="5AD9D6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..</w:t>
      </w:r>
      <w:r w:rsidR="0077153C">
        <w:rPr>
          <w:rFonts w:ascii="Corbel" w:hAnsi="Corbel"/>
          <w:sz w:val="20"/>
          <w:szCs w:val="20"/>
        </w:rPr>
        <w:t>202</w:t>
      </w:r>
      <w:r w:rsidR="00A6091E">
        <w:rPr>
          <w:rFonts w:ascii="Corbel" w:hAnsi="Corbel"/>
          <w:sz w:val="20"/>
          <w:szCs w:val="20"/>
        </w:rPr>
        <w:t>5</w:t>
      </w:r>
      <w:r w:rsidR="0077153C">
        <w:rPr>
          <w:rFonts w:ascii="Corbel" w:hAnsi="Corbel"/>
          <w:sz w:val="20"/>
          <w:szCs w:val="20"/>
        </w:rPr>
        <w:t>/202</w:t>
      </w:r>
      <w:r w:rsidR="00A6091E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428F11D4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05ABC14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FB7579" w14:paraId="2244224A" w14:textId="77777777">
        <w:tc>
          <w:tcPr>
            <w:tcW w:w="2694" w:type="dxa"/>
            <w:vAlign w:val="center"/>
          </w:tcPr>
          <w:p w:rsidRPr="009C54AE" w:rsidR="0085747A" w:rsidP="009C54AE" w:rsidRDefault="00C05F44" w14:paraId="292314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777D9" w14:paraId="41D4F83D" w14:textId="5F50C8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Pr="009C54AE" w:rsidR="0085747A" w:rsidTr="00FB7579" w14:paraId="71950ADA" w14:textId="77777777">
        <w:tc>
          <w:tcPr>
            <w:tcW w:w="2694" w:type="dxa"/>
            <w:vAlign w:val="center"/>
          </w:tcPr>
          <w:p w:rsidRPr="009C54AE" w:rsidR="0085747A" w:rsidP="009C54AE" w:rsidRDefault="00C05F44" w14:paraId="2AE43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10A3A8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B7579" w:rsidTr="00FB7579" w14:paraId="1DA72786" w14:textId="77777777">
        <w:tc>
          <w:tcPr>
            <w:tcW w:w="2694" w:type="dxa"/>
            <w:vAlign w:val="center"/>
          </w:tcPr>
          <w:p w:rsidRPr="009C54AE" w:rsidR="00FB7579" w:rsidP="00FB7579" w:rsidRDefault="00FB7579" w14:paraId="7DCE3D3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C16020" w14:paraId="6C0F2FBC" w14:textId="7F0F87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B7579" w:rsidTr="00FB7579" w14:paraId="396FA21B" w14:textId="77777777">
        <w:tc>
          <w:tcPr>
            <w:tcW w:w="2694" w:type="dxa"/>
            <w:vAlign w:val="center"/>
          </w:tcPr>
          <w:p w:rsidRPr="009C54AE" w:rsidR="00FB7579" w:rsidP="00FB7579" w:rsidRDefault="00FB7579" w14:paraId="30A40C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C16020" w14:paraId="20856B3C" w14:textId="11A4EC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B7579" w:rsidTr="00FB7579" w14:paraId="60B64D39" w14:textId="77777777">
        <w:tc>
          <w:tcPr>
            <w:tcW w:w="2694" w:type="dxa"/>
            <w:vAlign w:val="center"/>
          </w:tcPr>
          <w:p w:rsidRPr="009C54AE" w:rsidR="00FB7579" w:rsidP="00FB7579" w:rsidRDefault="00FB7579" w14:paraId="0AAAC0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53A0F3D0" w14:textId="5D4C0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FB24EE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B7579" w:rsidTr="00FB7579" w14:paraId="1699A3D8" w14:textId="77777777">
        <w:tc>
          <w:tcPr>
            <w:tcW w:w="2694" w:type="dxa"/>
            <w:vAlign w:val="center"/>
          </w:tcPr>
          <w:p w:rsidRPr="009C54AE" w:rsidR="00FB7579" w:rsidP="00FB7579" w:rsidRDefault="00FB7579" w14:paraId="4CBD7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1C3E218B" w14:textId="2C9C0D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705B0F" w:rsidR="00FB24EE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Pr="009C54AE" w:rsidR="00FB7579" w:rsidTr="00FB7579" w14:paraId="4B1B7001" w14:textId="77777777">
        <w:tc>
          <w:tcPr>
            <w:tcW w:w="2694" w:type="dxa"/>
            <w:vAlign w:val="center"/>
          </w:tcPr>
          <w:p w:rsidRPr="009C54AE" w:rsidR="00FB7579" w:rsidP="00FB7579" w:rsidRDefault="00FB7579" w14:paraId="1F2F60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77A33454" w14:textId="1A476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B7579" w:rsidTr="00FB7579" w14:paraId="339D9459" w14:textId="77777777">
        <w:tc>
          <w:tcPr>
            <w:tcW w:w="2694" w:type="dxa"/>
            <w:vAlign w:val="center"/>
          </w:tcPr>
          <w:p w:rsidRPr="009C54AE" w:rsidR="00FB7579" w:rsidP="00FB7579" w:rsidRDefault="00FB7579" w14:paraId="76A4A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25F498FB" w14:textId="231FE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FB7579" w14:paraId="7CD0CE87" w14:textId="77777777">
        <w:tc>
          <w:tcPr>
            <w:tcW w:w="2694" w:type="dxa"/>
            <w:vAlign w:val="center"/>
          </w:tcPr>
          <w:p w:rsidRPr="009C54AE" w:rsidR="0085747A" w:rsidP="009C54AE" w:rsidRDefault="0085747A" w14:paraId="3F50F8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A08F6" w14:paraId="20692583" w14:textId="7A798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00FB7579" w14:paraId="61B3A8CA" w14:textId="77777777">
        <w:tc>
          <w:tcPr>
            <w:tcW w:w="2694" w:type="dxa"/>
            <w:vAlign w:val="center"/>
          </w:tcPr>
          <w:p w:rsidRPr="009C54AE" w:rsidR="0085747A" w:rsidP="009C54AE" w:rsidRDefault="0085747A" w14:paraId="71901D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4A08F6" w:rsidRDefault="004A08F6" w14:paraId="40BE5AF1" w14:textId="44F599D1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FB7579" w14:paraId="4E0F28EE" w14:textId="77777777">
        <w:tc>
          <w:tcPr>
            <w:tcW w:w="2694" w:type="dxa"/>
            <w:vAlign w:val="center"/>
          </w:tcPr>
          <w:p w:rsidRPr="009C54AE" w:rsidR="00923D7D" w:rsidP="009C54AE" w:rsidRDefault="00923D7D" w14:paraId="445F34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B14D9F" w14:paraId="135C1144" w14:textId="5CDBF1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FB7579" w14:paraId="084DD1C7" w14:textId="77777777">
        <w:tc>
          <w:tcPr>
            <w:tcW w:w="2694" w:type="dxa"/>
            <w:vAlign w:val="center"/>
          </w:tcPr>
          <w:p w:rsidRPr="009C54AE" w:rsidR="0085747A" w:rsidP="009C54AE" w:rsidRDefault="0085747A" w14:paraId="36A21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54F4" w14:paraId="03DB1F56" w14:textId="6BCC1E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Pr="009C54AE" w:rsidR="0085747A" w:rsidTr="00FB7579" w14:paraId="06D906B4" w14:textId="77777777">
        <w:tc>
          <w:tcPr>
            <w:tcW w:w="2694" w:type="dxa"/>
            <w:vAlign w:val="center"/>
          </w:tcPr>
          <w:p w:rsidRPr="009C54AE" w:rsidR="0085747A" w:rsidP="009C54AE" w:rsidRDefault="0085747A" w14:paraId="2C7587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3D17D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EE2E8C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09F04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2533AD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E0537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761E5F3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937AA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792BA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2F72D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8C1B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F921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8A99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C405E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6BF9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55CE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7E91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4FCED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18C1E4B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04B06" w14:paraId="06379EDF" w14:textId="56463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1ED6750E" w14:textId="705BF9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24555BBA" w14:textId="2210708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ACA6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F7DF0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7775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F251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D399C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2D82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7B05635D" w14:textId="6BB9D0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790979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115145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C666B" w14:paraId="40B91655" w14:textId="1DA751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hint="eastAsia" w:ascii="Wingdings" w:hAnsi="Wingdings" w:eastAsia="Wingdings" w:cs="Wingdings"/>
          <w:b w:val="0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9A897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8FBE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0403" w:rsidP="00F83B28" w:rsidRDefault="00E22FBC" w14:paraId="7416331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D5B94">
        <w:rPr>
          <w:rFonts w:ascii="Corbel" w:hAnsi="Corbel"/>
          <w:smallCaps w:val="0"/>
          <w:szCs w:val="24"/>
        </w:rPr>
        <w:t xml:space="preserve">: </w:t>
      </w:r>
    </w:p>
    <w:p w:rsidR="009C54AE" w:rsidP="006D0403" w:rsidRDefault="00E22FBC" w14:paraId="5552E4C7" w14:textId="182578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E960BB" w:rsidP="009C54AE" w:rsidRDefault="00E960BB" w14:paraId="681F8F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DD94F2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76889534" w14:textId="77777777">
        <w:tc>
          <w:tcPr>
            <w:tcW w:w="9670" w:type="dxa"/>
          </w:tcPr>
          <w:p w:rsidRPr="009C54AE" w:rsidR="0085747A" w:rsidP="006D0403" w:rsidRDefault="00204B06" w14:paraId="5CEC7670" w14:textId="7081DB5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:rsidR="00153C41" w:rsidP="009C54AE" w:rsidRDefault="00153C41" w14:paraId="70D0E9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19884B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1CD26E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FD3736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F427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31CA4" w:rsidTr="00E31CA4" w14:paraId="30FC04BE" w14:textId="77777777">
        <w:tc>
          <w:tcPr>
            <w:tcW w:w="845" w:type="dxa"/>
            <w:vAlign w:val="center"/>
          </w:tcPr>
          <w:p w:rsidRPr="009C54AE" w:rsidR="00E31CA4" w:rsidP="00E31CA4" w:rsidRDefault="00E31CA4" w14:paraId="44A56F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E31CA4" w:rsidR="00E31CA4" w:rsidP="00E31CA4" w:rsidRDefault="00E31CA4" w14:paraId="19A02D71" w14:textId="4C0C3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Pr="009C54AE" w:rsidR="00E31CA4" w:rsidTr="00E31CA4" w14:paraId="618A262D" w14:textId="77777777">
        <w:tc>
          <w:tcPr>
            <w:tcW w:w="845" w:type="dxa"/>
            <w:vAlign w:val="center"/>
          </w:tcPr>
          <w:p w:rsidRPr="009C54AE" w:rsidR="00E31CA4" w:rsidP="00E31CA4" w:rsidRDefault="00E31CA4" w14:paraId="4F4ECBCF" w14:textId="2844F3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E31CA4" w:rsidR="00E31CA4" w:rsidP="00E31CA4" w:rsidRDefault="00E31CA4" w14:paraId="1CED956D" w14:textId="49FBE3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Pr="009C54AE" w:rsidR="00E31CA4" w:rsidTr="00E31CA4" w14:paraId="14E79B6E" w14:textId="77777777">
        <w:tc>
          <w:tcPr>
            <w:tcW w:w="845" w:type="dxa"/>
            <w:vAlign w:val="center"/>
          </w:tcPr>
          <w:p w:rsidRPr="009C54AE" w:rsidR="00E31CA4" w:rsidP="00E31CA4" w:rsidRDefault="00E31CA4" w14:paraId="0BE7734D" w14:textId="3C80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Pr="00E31CA4" w:rsidR="00E31CA4" w:rsidP="00E31CA4" w:rsidRDefault="00E31CA4" w14:paraId="493F1A7A" w14:textId="5F2CDA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Pr="009C54AE" w:rsidR="00E31CA4" w:rsidTr="00E31CA4" w14:paraId="618C46CC" w14:textId="77777777">
        <w:tc>
          <w:tcPr>
            <w:tcW w:w="845" w:type="dxa"/>
            <w:vAlign w:val="center"/>
          </w:tcPr>
          <w:p w:rsidRPr="009C54AE" w:rsidR="00E31CA4" w:rsidP="00E31CA4" w:rsidRDefault="00E31CA4" w14:paraId="02A611A5" w14:textId="424811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Pr="00E31CA4" w:rsidR="00E31CA4" w:rsidP="00E31CA4" w:rsidRDefault="00E31CA4" w14:paraId="37FF8B35" w14:textId="56CE2F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nauczania i rozwoju społecznego</w:t>
            </w:r>
          </w:p>
        </w:tc>
      </w:tr>
    </w:tbl>
    <w:p w:rsidRPr="009C54AE" w:rsidR="0085747A" w:rsidP="009C54AE" w:rsidRDefault="0085747A" w14:paraId="14428E0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84F45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F777D9" w:rsidP="00F777D9" w:rsidRDefault="00F777D9" w14:paraId="3E3C0EE1" w14:textId="4C4A112D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777D9" w:rsidP="009C54AE" w:rsidRDefault="00F777D9" w14:paraId="09B1CE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0E6334" w14:paraId="1E188150" w14:textId="77777777">
        <w:tc>
          <w:tcPr>
            <w:tcW w:w="1679" w:type="dxa"/>
            <w:vAlign w:val="center"/>
          </w:tcPr>
          <w:p w:rsidRPr="009C54AE" w:rsidR="0085747A" w:rsidP="009C54AE" w:rsidRDefault="0085747A" w14:paraId="52925D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42B94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26FB9F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4A08F6" w14:paraId="4625C80D" w14:textId="77777777">
        <w:tc>
          <w:tcPr>
            <w:tcW w:w="1679" w:type="dxa"/>
          </w:tcPr>
          <w:p w:rsidRPr="009C54AE" w:rsidR="0085747A" w:rsidP="004A08F6" w:rsidRDefault="0085747A" w14:paraId="2D259C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004A08F6" w:rsidRDefault="0047474B" w14:paraId="16F57ED0" w14:textId="40C8F1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1B10F9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630EB43F" w14:textId="754CD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4A08F6" w14:paraId="73012544" w14:textId="77777777">
        <w:tc>
          <w:tcPr>
            <w:tcW w:w="1679" w:type="dxa"/>
          </w:tcPr>
          <w:p w:rsidRPr="009C54AE" w:rsidR="0085747A" w:rsidP="004A08F6" w:rsidRDefault="0085747A" w14:paraId="32787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C54AE" w:rsidR="0085747A" w:rsidP="004A08F6" w:rsidRDefault="000E6334" w14:paraId="5327DDF5" w14:textId="77F1F5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0D95DE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3B7AD9C5" w14:textId="4987FF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4A08F6" w14:paraId="467BFF11" w14:textId="77777777">
        <w:tc>
          <w:tcPr>
            <w:tcW w:w="1679" w:type="dxa"/>
          </w:tcPr>
          <w:p w:rsidRPr="009C54AE" w:rsidR="0085747A" w:rsidP="004A08F6" w:rsidRDefault="0085747A" w14:paraId="0DFFA595" w14:textId="2BFC63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85747A" w:rsidP="004A08F6" w:rsidRDefault="000E6334" w14:paraId="237FEC9E" w14:textId="185CA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Oceni proces rozwoju dziecka, w aspekcie motorycznym, poznawczym, emocjonalnym i społecznym, z uwzględnieniem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6C10E6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9C54AE" w:rsidR="0085747A" w:rsidP="004A08F6" w:rsidRDefault="000E6334" w14:paraId="7DA538AB" w14:textId="5F75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Pr="009C54AE" w:rsidR="00E31CA4" w:rsidTr="004A08F6" w14:paraId="783EB40F" w14:textId="77777777">
        <w:tc>
          <w:tcPr>
            <w:tcW w:w="1679" w:type="dxa"/>
          </w:tcPr>
          <w:p w:rsidRPr="009C54AE" w:rsidR="00E31CA4" w:rsidP="004A08F6" w:rsidRDefault="000E6334" w14:paraId="63F1EACA" w14:textId="56F9E8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C54AE" w:rsidR="00E31CA4" w:rsidP="004A08F6" w:rsidRDefault="000E6334" w14:paraId="52C93839" w14:textId="34818A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wychowawczych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6C522E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9C54AE" w:rsidR="00E31CA4" w:rsidP="004A08F6" w:rsidRDefault="000E6334" w14:paraId="0C7ED1AE" w14:textId="27D88D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1DF50E4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D30E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81D895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02B76D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D0403" w:rsidR="0085747A" w:rsidTr="00204B06" w14:paraId="7C828928" w14:textId="77777777">
        <w:tc>
          <w:tcPr>
            <w:tcW w:w="9520" w:type="dxa"/>
          </w:tcPr>
          <w:p w:rsidRPr="006D0403" w:rsidR="0085747A" w:rsidP="009C54AE" w:rsidRDefault="0085747A" w14:paraId="7E7C2A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D0403" w:rsidR="000F277A" w:rsidTr="00204B06" w14:paraId="2EEC5139" w14:textId="77777777">
        <w:tc>
          <w:tcPr>
            <w:tcW w:w="9520" w:type="dxa"/>
          </w:tcPr>
          <w:p w:rsidRPr="006D0403" w:rsidR="000F277A" w:rsidP="000F277A" w:rsidRDefault="000F277A" w14:paraId="3FB5723C" w14:textId="34EF25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Kształtowanie się psychologii wychowania – rys historyczny i podstawy teoretyczne. </w:t>
            </w:r>
          </w:p>
        </w:tc>
      </w:tr>
      <w:tr w:rsidRPr="006D0403" w:rsidR="000F277A" w:rsidTr="00204B06" w14:paraId="5A9C761C" w14:textId="77777777">
        <w:tc>
          <w:tcPr>
            <w:tcW w:w="9520" w:type="dxa"/>
          </w:tcPr>
          <w:p w:rsidRPr="006D0403" w:rsidR="000F277A" w:rsidP="000F277A" w:rsidRDefault="000F277A" w14:paraId="3AF4C0FD" w14:textId="556CDD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Wychowanie w kontekście przemian poglądów na dziecko i dzieciństwo – od starożytności do czasów współczesnych.</w:t>
            </w:r>
          </w:p>
        </w:tc>
      </w:tr>
      <w:tr w:rsidRPr="006D0403" w:rsidR="000F277A" w:rsidTr="00204B06" w14:paraId="191B6F6E" w14:textId="77777777">
        <w:tc>
          <w:tcPr>
            <w:tcW w:w="9520" w:type="dxa"/>
          </w:tcPr>
          <w:p w:rsidRPr="006D0403" w:rsidR="000F277A" w:rsidP="000F277A" w:rsidRDefault="000F277A" w14:paraId="36D4B473" w14:textId="4C6EF5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Współczesna psychologia wychowania – definicja, funkcje, modele socjalizacji.  </w:t>
            </w:r>
          </w:p>
        </w:tc>
      </w:tr>
      <w:tr w:rsidRPr="006D0403" w:rsidR="000F277A" w:rsidTr="00204B06" w14:paraId="12AA6ECD" w14:textId="77777777">
        <w:tc>
          <w:tcPr>
            <w:tcW w:w="9520" w:type="dxa"/>
          </w:tcPr>
          <w:p w:rsidRPr="006D0403" w:rsidR="000F277A" w:rsidP="000F277A" w:rsidRDefault="000F277A" w14:paraId="4C8E85A8" w14:textId="57C5438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Wychowanie a rozwój – wzajemna relacja. Modele wychowania.</w:t>
            </w:r>
          </w:p>
        </w:tc>
      </w:tr>
      <w:tr w:rsidRPr="006D0403" w:rsidR="000F277A" w:rsidTr="00204B06" w14:paraId="7AFEC081" w14:textId="77777777">
        <w:tc>
          <w:tcPr>
            <w:tcW w:w="9520" w:type="dxa"/>
          </w:tcPr>
          <w:p w:rsidRPr="006D0403" w:rsidR="000F277A" w:rsidP="000F277A" w:rsidRDefault="000F277A" w14:paraId="2F69701C" w14:textId="45BD0A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Style wychowawcze i ich praktyczne konsekwencje rozwojowe. Klasyczne i współczesne klasyfikacje stylów rodzicielskich.</w:t>
            </w:r>
          </w:p>
        </w:tc>
      </w:tr>
      <w:tr w:rsidRPr="006D0403" w:rsidR="000F277A" w:rsidTr="00204B06" w14:paraId="2370BEEA" w14:textId="77777777">
        <w:tc>
          <w:tcPr>
            <w:tcW w:w="9520" w:type="dxa"/>
          </w:tcPr>
          <w:p w:rsidRPr="006D0403" w:rsidR="000F277A" w:rsidP="000F277A" w:rsidRDefault="000F277A" w14:paraId="61F8DE30" w14:textId="004E9C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Postawy rodzicielskie. Wybrane typologie postaw rodzicielskich. </w:t>
            </w:r>
          </w:p>
        </w:tc>
      </w:tr>
      <w:tr w:rsidRPr="006D0403" w:rsidR="000F277A" w:rsidTr="00204B06" w14:paraId="693970B8" w14:textId="77777777">
        <w:tc>
          <w:tcPr>
            <w:tcW w:w="9520" w:type="dxa"/>
          </w:tcPr>
          <w:p w:rsidRPr="006D0403" w:rsidR="000F277A" w:rsidP="000F277A" w:rsidRDefault="000F277A" w14:paraId="3758EAEE" w14:textId="62DF99A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Wpływ postaw rodzicielskich na rozwój dziecka – wybrane czynniki determinujące.</w:t>
            </w:r>
          </w:p>
        </w:tc>
      </w:tr>
      <w:tr w:rsidRPr="006D0403" w:rsidR="000F277A" w:rsidTr="00204B06" w14:paraId="1161B7D3" w14:textId="77777777">
        <w:tc>
          <w:tcPr>
            <w:tcW w:w="9520" w:type="dxa"/>
          </w:tcPr>
          <w:p w:rsidRPr="006D0403" w:rsidR="000F277A" w:rsidP="000F277A" w:rsidRDefault="000F277A" w14:paraId="5BA62EE4" w14:textId="3715C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Kompetencje wychowawcze jako współczesny konstrukt w obszarze problematyki wychowania. Cechy osobowe kompetentnego wychowawcy. </w:t>
            </w:r>
          </w:p>
        </w:tc>
      </w:tr>
      <w:tr w:rsidRPr="006D0403" w:rsidR="000F277A" w:rsidTr="00204B06" w14:paraId="6888914F" w14:textId="77777777">
        <w:tc>
          <w:tcPr>
            <w:tcW w:w="9520" w:type="dxa"/>
          </w:tcPr>
          <w:p w:rsidRPr="006D0403" w:rsidR="000F277A" w:rsidP="000F277A" w:rsidRDefault="000F277A" w14:paraId="6081A44A" w14:textId="59270D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Wymiary kompetencji wychowawczych i ich związek z błędami wychowawczymi.</w:t>
            </w:r>
          </w:p>
        </w:tc>
      </w:tr>
      <w:tr w:rsidRPr="006D0403" w:rsidR="000F277A" w:rsidTr="00204B06" w14:paraId="343DD4C3" w14:textId="77777777">
        <w:tc>
          <w:tcPr>
            <w:tcW w:w="9520" w:type="dxa"/>
          </w:tcPr>
          <w:p w:rsidRPr="006D0403" w:rsidR="000F277A" w:rsidP="000F277A" w:rsidRDefault="000F277A" w14:paraId="5A3B6927" w14:textId="4A3D83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Błędy wychowawcze – typologia, rodzaje. </w:t>
            </w:r>
          </w:p>
        </w:tc>
      </w:tr>
    </w:tbl>
    <w:p w:rsidRPr="006D0403" w:rsidR="0085747A" w:rsidP="009C54AE" w:rsidRDefault="0085747A" w14:paraId="1A2C090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66233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06ACB9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58DC8693" w14:textId="77777777">
        <w:tc>
          <w:tcPr>
            <w:tcW w:w="9520" w:type="dxa"/>
          </w:tcPr>
          <w:p w:rsidRPr="006D0403" w:rsidR="0085747A" w:rsidP="009C54AE" w:rsidRDefault="0085747A" w14:paraId="3C10501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F277A" w:rsidTr="00204B06" w14:paraId="056D7192" w14:textId="77777777">
        <w:tc>
          <w:tcPr>
            <w:tcW w:w="9520" w:type="dxa"/>
          </w:tcPr>
          <w:p w:rsidRPr="006D0403" w:rsidR="000F277A" w:rsidP="00204B06" w:rsidRDefault="000F277A" w14:paraId="7D10B7F0" w14:textId="1C66B8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Pr="009C54AE" w:rsidR="000F277A" w:rsidTr="00204B06" w14:paraId="75CCA497" w14:textId="77777777">
        <w:tc>
          <w:tcPr>
            <w:tcW w:w="9520" w:type="dxa"/>
          </w:tcPr>
          <w:p w:rsidRPr="006D0403" w:rsidR="000F277A" w:rsidP="00204B06" w:rsidRDefault="000F277A" w14:paraId="52AA996C" w14:textId="2BC508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Pr="009C54AE" w:rsidR="000F277A" w:rsidTr="00204B06" w14:paraId="2D4BAD5B" w14:textId="77777777">
        <w:tc>
          <w:tcPr>
            <w:tcW w:w="9520" w:type="dxa"/>
          </w:tcPr>
          <w:p w:rsidRPr="006D0403" w:rsidR="000F277A" w:rsidP="00204B06" w:rsidRDefault="000F277A" w14:paraId="46D32553" w14:textId="40F40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Pr="009C54AE" w:rsidR="000F277A" w:rsidTr="00204B06" w14:paraId="62CA9C33" w14:textId="77777777">
        <w:tc>
          <w:tcPr>
            <w:tcW w:w="9520" w:type="dxa"/>
          </w:tcPr>
          <w:p w:rsidRPr="006D0403" w:rsidR="000F277A" w:rsidP="00204B06" w:rsidRDefault="000F277A" w14:paraId="4B464B7B" w14:textId="6DC2DA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Komunikaty typu JA, terytorium psychologiczne, świadomość własnego potencjału. Budowanie poczucia własnej wartości nauczyciela i ucznia.</w:t>
            </w:r>
          </w:p>
        </w:tc>
      </w:tr>
      <w:tr w:rsidRPr="009C54AE" w:rsidR="000F277A" w:rsidTr="00204B06" w14:paraId="0BCB0CE9" w14:textId="77777777">
        <w:tc>
          <w:tcPr>
            <w:tcW w:w="9520" w:type="dxa"/>
          </w:tcPr>
          <w:p w:rsidRPr="006D0403" w:rsidR="000F277A" w:rsidP="00204B06" w:rsidRDefault="000F277A" w14:paraId="11D74DA9" w14:textId="674DD6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Tworzenie struktury w grupie/klasie. </w:t>
            </w:r>
          </w:p>
        </w:tc>
      </w:tr>
      <w:tr w:rsidRPr="009C54AE" w:rsidR="000F277A" w:rsidTr="00204B06" w14:paraId="31D393DA" w14:textId="77777777">
        <w:tc>
          <w:tcPr>
            <w:tcW w:w="9520" w:type="dxa"/>
          </w:tcPr>
          <w:p w:rsidRPr="006D0403" w:rsidR="000F277A" w:rsidP="00204B06" w:rsidRDefault="000F277A" w14:paraId="1F238C8C" w14:textId="301F71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Pr="009C54AE" w:rsidR="000F277A" w:rsidTr="00204B06" w14:paraId="3B263083" w14:textId="77777777">
        <w:tc>
          <w:tcPr>
            <w:tcW w:w="9520" w:type="dxa"/>
          </w:tcPr>
          <w:p w:rsidRPr="006D0403" w:rsidR="000F277A" w:rsidP="00204B06" w:rsidRDefault="000F277A" w14:paraId="1CDBE67E" w14:textId="414ED8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Współpraca nauczyciela z rodzicami. </w:t>
            </w:r>
          </w:p>
        </w:tc>
      </w:tr>
      <w:tr w:rsidRPr="009C54AE" w:rsidR="000F277A" w:rsidTr="00204B06" w14:paraId="3A3BB0C6" w14:textId="77777777">
        <w:tc>
          <w:tcPr>
            <w:tcW w:w="9520" w:type="dxa"/>
          </w:tcPr>
          <w:p w:rsidRPr="006D0403" w:rsidR="000F277A" w:rsidP="00204B06" w:rsidRDefault="000F277A" w14:paraId="431FE908" w14:textId="08CB33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Pr="009C54AE" w:rsidR="000F277A" w:rsidTr="00204B06" w14:paraId="5AC07370" w14:textId="77777777">
        <w:tc>
          <w:tcPr>
            <w:tcW w:w="9520" w:type="dxa"/>
          </w:tcPr>
          <w:p w:rsidRPr="006D0403" w:rsidR="000F277A" w:rsidP="00204B06" w:rsidRDefault="000F277A" w14:paraId="183F983F" w14:textId="767AA8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Test kompetencji wychowawczych – samowiedza na temat własnych kompetentnych i niekompetentnych zachowań wychowawczych. Szczegółowa analiza wybranego błędu wychowawczego.</w:t>
            </w:r>
          </w:p>
        </w:tc>
      </w:tr>
      <w:tr w:rsidRPr="009C54AE" w:rsidR="000F277A" w:rsidTr="00204B06" w14:paraId="02282139" w14:textId="77777777">
        <w:tc>
          <w:tcPr>
            <w:tcW w:w="9520" w:type="dxa"/>
          </w:tcPr>
          <w:p w:rsidRPr="006D0403" w:rsidR="000F277A" w:rsidP="00204B06" w:rsidRDefault="000F277A" w14:paraId="241985A0" w14:textId="5AB20A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Wybrane problemy wychowawcze – case studies. Podsumowanie zagadnień. </w:t>
            </w:r>
          </w:p>
        </w:tc>
      </w:tr>
    </w:tbl>
    <w:p w:rsidRPr="009C54AE" w:rsidR="0085747A" w:rsidP="009C54AE" w:rsidRDefault="0085747A" w14:paraId="1EF95F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FDABE4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923D7D" w14:paraId="58C954D5" w14:textId="5C02066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Pr="006D0403" w:rsidR="00153C41" w:rsidP="009C54AE" w:rsidRDefault="00153C41" w14:paraId="3EC8610C" w14:textId="0EB927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6D0403">
        <w:rPr>
          <w:rFonts w:ascii="Corbel" w:hAnsi="Corbel"/>
          <w:b w:val="0"/>
          <w:smallCaps w:val="0"/>
          <w:szCs w:val="24"/>
        </w:rPr>
        <w:t>W</w:t>
      </w:r>
      <w:r w:rsidRPr="006D0403" w:rsidR="0085747A">
        <w:rPr>
          <w:rFonts w:ascii="Corbel" w:hAnsi="Corbel"/>
          <w:b w:val="0"/>
          <w:smallCaps w:val="0"/>
          <w:szCs w:val="24"/>
        </w:rPr>
        <w:t>ykład</w:t>
      </w:r>
      <w:r w:rsidRPr="006D0403">
        <w:rPr>
          <w:rFonts w:ascii="Corbel" w:hAnsi="Corbel"/>
          <w:b w:val="0"/>
          <w:smallCaps w:val="0"/>
          <w:szCs w:val="24"/>
        </w:rPr>
        <w:t>: wykład</w:t>
      </w:r>
      <w:r w:rsidRPr="006D0403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6D0403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6D0403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6D0403" w:rsidR="003E452E">
        <w:rPr>
          <w:rFonts w:ascii="Corbel" w:hAnsi="Corbel"/>
          <w:b w:val="0"/>
          <w:smallCaps w:val="0"/>
          <w:szCs w:val="24"/>
        </w:rPr>
        <w:t>.</w:t>
      </w:r>
    </w:p>
    <w:p w:rsidRPr="006D0403" w:rsidR="00E960BB" w:rsidP="006D0403" w:rsidRDefault="00153C41" w14:paraId="16BE5FD6" w14:textId="411732E4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0403">
        <w:rPr>
          <w:rFonts w:ascii="Corbel" w:hAnsi="Corbel"/>
          <w:b w:val="0"/>
          <w:smallCaps w:val="0"/>
          <w:szCs w:val="24"/>
        </w:rPr>
        <w:t xml:space="preserve">Ćwiczenia: </w:t>
      </w:r>
      <w:r w:rsidRPr="006D0403" w:rsidR="003E452E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dyskusja.</w:t>
      </w:r>
    </w:p>
    <w:p w:rsidR="00E960BB" w:rsidP="009C54AE" w:rsidRDefault="00E960BB" w14:paraId="206F44A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7A864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19BE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09E5A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6146A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23DAA46B" w14:textId="77777777">
        <w:tc>
          <w:tcPr>
            <w:tcW w:w="1985" w:type="dxa"/>
            <w:vAlign w:val="center"/>
          </w:tcPr>
          <w:p w:rsidRPr="009C54AE" w:rsidR="0085747A" w:rsidP="009C54AE" w:rsidRDefault="0071620A" w14:paraId="584E6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52956E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49B05F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0E4FA9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12858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4936812C" w14:textId="77777777">
        <w:tc>
          <w:tcPr>
            <w:tcW w:w="1985" w:type="dxa"/>
          </w:tcPr>
          <w:p w:rsidRPr="009C54AE" w:rsidR="0085747A" w:rsidP="009C54AE" w:rsidRDefault="0085747A" w14:paraId="15E26C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4A08F6" w:rsidR="0085747A" w:rsidP="004A08F6" w:rsidRDefault="00EA7E56" w14:paraId="2A6447A3" w14:textId="0CEC040E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641D0ADC" w14:textId="033DB4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w, ćw</w:t>
            </w:r>
          </w:p>
        </w:tc>
      </w:tr>
      <w:tr w:rsidRPr="009C54AE" w:rsidR="0085747A" w:rsidTr="00C05F44" w14:paraId="12B2DCF3" w14:textId="77777777">
        <w:tc>
          <w:tcPr>
            <w:tcW w:w="1985" w:type="dxa"/>
          </w:tcPr>
          <w:p w:rsidRPr="009C54AE" w:rsidR="0085747A" w:rsidP="009C54AE" w:rsidRDefault="00EA7E56" w14:paraId="4B065A5D" w14:textId="0C7392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 w:rsidR="0085747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Pr="004A08F6" w:rsidR="0085747A" w:rsidP="004A08F6" w:rsidRDefault="00EA7E56" w14:paraId="4DC57268" w14:textId="453E4181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2AC2EAB5" w14:textId="47F6C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w, ćw</w:t>
            </w:r>
          </w:p>
        </w:tc>
      </w:tr>
      <w:tr w:rsidRPr="009C54AE" w:rsidR="00204B06" w:rsidTr="00C05F44" w14:paraId="4CC592B4" w14:textId="77777777">
        <w:tc>
          <w:tcPr>
            <w:tcW w:w="1985" w:type="dxa"/>
          </w:tcPr>
          <w:p w:rsidRPr="009C54AE" w:rsidR="00204B06" w:rsidP="009C54AE" w:rsidRDefault="00EA7E56" w14:paraId="27CDF889" w14:textId="7426F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:rsidRPr="004A08F6" w:rsidR="00204B06" w:rsidP="004A08F6" w:rsidRDefault="00EA7E56" w14:paraId="23C45DF6" w14:textId="78DC38A5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Pr="004A08F6" w:rsidR="00204B06" w:rsidP="004A08F6" w:rsidRDefault="00EA7E56" w14:paraId="3F557711" w14:textId="751400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ćw</w:t>
            </w:r>
          </w:p>
        </w:tc>
      </w:tr>
      <w:tr w:rsidRPr="009C54AE" w:rsidR="000E6334" w:rsidTr="00C05F44" w14:paraId="7DD78E3E" w14:textId="77777777">
        <w:tc>
          <w:tcPr>
            <w:tcW w:w="1985" w:type="dxa"/>
          </w:tcPr>
          <w:p w:rsidR="000E6334" w:rsidP="009C54AE" w:rsidRDefault="00EA7E56" w14:paraId="0241AD02" w14:textId="117482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 w:rsid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:rsidRPr="004A08F6" w:rsidR="000E6334" w:rsidP="004A08F6" w:rsidRDefault="00EA7E56" w14:paraId="2C96CF3D" w14:textId="5F78025C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:rsidRPr="004A08F6" w:rsidR="000E6334" w:rsidP="004A08F6" w:rsidRDefault="00EA7E56" w14:paraId="309922C4" w14:textId="5546FD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ćw</w:t>
            </w:r>
          </w:p>
        </w:tc>
      </w:tr>
    </w:tbl>
    <w:p w:rsidRPr="009C54AE" w:rsidR="00923D7D" w:rsidP="009C54AE" w:rsidRDefault="00923D7D" w14:paraId="72D31C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80421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96C2A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56377353" w14:textId="77777777">
        <w:tc>
          <w:tcPr>
            <w:tcW w:w="9670" w:type="dxa"/>
          </w:tcPr>
          <w:p w:rsidRPr="000E6334" w:rsidR="000E6334" w:rsidP="004A08F6" w:rsidRDefault="000E6334" w14:paraId="1F4DF5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:rsidRPr="009C54AE" w:rsidR="0085747A" w:rsidP="004A08F6" w:rsidRDefault="000E6334" w14:paraId="1D8A1AEB" w14:textId="4DB1E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:rsidRPr="009C54AE" w:rsidR="0085747A" w:rsidP="009C54AE" w:rsidRDefault="0085747A" w14:paraId="28501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443BF7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61490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5772F96" w14:paraId="77B997EC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FEC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320AD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5772F96" w14:paraId="238C8168" w14:textId="77777777">
        <w:tc>
          <w:tcPr>
            <w:tcW w:w="4962" w:type="dxa"/>
            <w:tcMar/>
          </w:tcPr>
          <w:p w:rsidRPr="009C54AE" w:rsidR="0085747A" w:rsidP="00784FBC" w:rsidRDefault="00C61DC5" w14:paraId="260626E2" w14:textId="308DA3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08F6" w:rsidRDefault="0003156D" w14:paraId="550E602D" w14:textId="2FA081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45772F96" w14:paraId="77A53845" w14:textId="77777777">
        <w:tc>
          <w:tcPr>
            <w:tcW w:w="4962" w:type="dxa"/>
            <w:tcMar/>
          </w:tcPr>
          <w:p w:rsidRPr="009C54AE" w:rsidR="00C61DC5" w:rsidP="009C54AE" w:rsidRDefault="00C61DC5" w14:paraId="604D2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B7F3B1E" w14:textId="63AFF5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772F96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4A08F6" w:rsidRDefault="0003156D" w14:paraId="2B0B9D7B" w14:textId="3B8E17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45772F96" w14:paraId="0A63ADA4" w14:textId="77777777">
        <w:tc>
          <w:tcPr>
            <w:tcW w:w="4962" w:type="dxa"/>
            <w:tcMar/>
          </w:tcPr>
          <w:p w:rsidRPr="009C54AE" w:rsidR="0071620A" w:rsidP="009C54AE" w:rsidRDefault="00C61DC5" w14:paraId="186C9E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A1A18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4A08F6" w:rsidRDefault="0003156D" w14:paraId="7617CEC1" w14:textId="11403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Pr="009C54AE" w:rsidR="0085747A" w:rsidTr="45772F96" w14:paraId="4EB2411C" w14:textId="77777777">
        <w:tc>
          <w:tcPr>
            <w:tcW w:w="4962" w:type="dxa"/>
            <w:tcMar/>
          </w:tcPr>
          <w:p w:rsidRPr="009C54AE" w:rsidR="0085747A" w:rsidP="009C54AE" w:rsidRDefault="0085747A" w14:paraId="2D0912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4A08F6" w:rsidRDefault="0003156D" w14:paraId="5025A185" w14:textId="0A6EB7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45772F96" w14:paraId="538EEA6E" w14:textId="77777777">
        <w:tc>
          <w:tcPr>
            <w:tcW w:w="4962" w:type="dxa"/>
            <w:tcMar/>
          </w:tcPr>
          <w:p w:rsidRPr="009C54AE" w:rsidR="0085747A" w:rsidP="009C54AE" w:rsidRDefault="0085747A" w14:paraId="2778A8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08F6" w:rsidRDefault="00204B06" w14:paraId="5AD90B2F" w14:textId="1AC6D7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2CC46E6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6CD3E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D3C0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898B7D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03156D" w:rsidTr="0071620A" w14:paraId="3E54B9C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15D189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3156D" w:rsidR="0003156D" w:rsidP="0003156D" w:rsidRDefault="0003156D" w14:paraId="2294B79D" w14:textId="05F278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Pr="009C54AE" w:rsidR="0003156D" w:rsidTr="0071620A" w14:paraId="3699FAB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53680C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3156D" w:rsidR="0003156D" w:rsidP="0003156D" w:rsidRDefault="0003156D" w14:paraId="59C35B7F" w14:textId="41F33E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C3427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7E318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E40FAD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7EB19E49" w14:textId="77777777">
        <w:trPr>
          <w:trHeight w:val="397"/>
        </w:trPr>
        <w:tc>
          <w:tcPr>
            <w:tcW w:w="7513" w:type="dxa"/>
          </w:tcPr>
          <w:p w:rsidR="003E452E" w:rsidP="009C54AE" w:rsidRDefault="0085747A" w14:paraId="4F1C3108" w14:textId="32083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C54AE" w:rsidR="00204B06" w:rsidP="004A08F6" w:rsidRDefault="003E452E" w14:paraId="0DE3FEC6" w14:textId="450F217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Pr="009C54AE" w:rsidR="0085747A" w:rsidTr="0071620A" w14:paraId="7AE3E7FD" w14:textId="77777777">
        <w:trPr>
          <w:trHeight w:val="397"/>
        </w:trPr>
        <w:tc>
          <w:tcPr>
            <w:tcW w:w="7513" w:type="dxa"/>
          </w:tcPr>
          <w:p w:rsidR="006D0403" w:rsidP="006D0403" w:rsidRDefault="0085747A" w14:paraId="13E68C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D0403" w:rsidP="004A08F6" w:rsidRDefault="003E452E" w14:paraId="5FA8103F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Faber, A., Mazlish E. (2001). Jak mówić, żeby dzieci nas słuchały. Jak słuchać, żeby dzieci do nas mówiły. Poznań: Wydawnictwo Media Rodzina.</w:t>
            </w:r>
          </w:p>
          <w:p w:rsidR="006D0403" w:rsidP="004A08F6" w:rsidRDefault="003E452E" w14:paraId="00167EF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:rsidRPr="003E452E" w:rsidR="003E452E" w:rsidP="004A08F6" w:rsidRDefault="003E452E" w14:paraId="2E44AFEC" w14:textId="7A1193AE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:rsidRPr="00204B06" w:rsidR="003E452E" w:rsidP="004A08F6" w:rsidRDefault="003E452E" w14:paraId="7F1244BC" w14:textId="0F5B8522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:rsidRPr="009C54AE" w:rsidR="0085747A" w:rsidP="009C54AE" w:rsidRDefault="0085747A" w14:paraId="1447D3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2828E6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9D3C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414" w:rsidP="00C16ABF" w:rsidRDefault="003D5414" w14:paraId="6E57C001" w14:textId="77777777">
      <w:pPr>
        <w:spacing w:after="0" w:line="240" w:lineRule="auto"/>
      </w:pPr>
      <w:r>
        <w:separator/>
      </w:r>
    </w:p>
  </w:endnote>
  <w:endnote w:type="continuationSeparator" w:id="0">
    <w:p w:rsidR="003D5414" w:rsidP="00C16ABF" w:rsidRDefault="003D5414" w14:paraId="0B9558A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414" w:rsidP="00C16ABF" w:rsidRDefault="003D5414" w14:paraId="50575F82" w14:textId="77777777">
      <w:pPr>
        <w:spacing w:after="0" w:line="240" w:lineRule="auto"/>
      </w:pPr>
      <w:r>
        <w:separator/>
      </w:r>
    </w:p>
  </w:footnote>
  <w:footnote w:type="continuationSeparator" w:id="0">
    <w:p w:rsidR="003D5414" w:rsidP="00C16ABF" w:rsidRDefault="003D5414" w14:paraId="3A45690C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6D79C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F723C"/>
    <w:multiLevelType w:val="hybridMultilevel"/>
    <w:tmpl w:val="92845B2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E56DD4"/>
    <w:multiLevelType w:val="hybridMultilevel"/>
    <w:tmpl w:val="6114C51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C534D03"/>
    <w:multiLevelType w:val="hybridMultilevel"/>
    <w:tmpl w:val="6F6293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42A51"/>
    <w:rsid w:val="00042D2E"/>
    <w:rsid w:val="00044C82"/>
    <w:rsid w:val="00052676"/>
    <w:rsid w:val="00070ED6"/>
    <w:rsid w:val="000742DC"/>
    <w:rsid w:val="00081553"/>
    <w:rsid w:val="00084C12"/>
    <w:rsid w:val="0009462C"/>
    <w:rsid w:val="00094B12"/>
    <w:rsid w:val="00096C46"/>
    <w:rsid w:val="000A0B53"/>
    <w:rsid w:val="000A296F"/>
    <w:rsid w:val="000A2A28"/>
    <w:rsid w:val="000B192D"/>
    <w:rsid w:val="000B28EE"/>
    <w:rsid w:val="000B3E37"/>
    <w:rsid w:val="000D04B0"/>
    <w:rsid w:val="000D296D"/>
    <w:rsid w:val="000E6334"/>
    <w:rsid w:val="000F1C57"/>
    <w:rsid w:val="000F277A"/>
    <w:rsid w:val="000F5615"/>
    <w:rsid w:val="00124BFF"/>
    <w:rsid w:val="0012560E"/>
    <w:rsid w:val="00127108"/>
    <w:rsid w:val="001275C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4B06"/>
    <w:rsid w:val="002144C0"/>
    <w:rsid w:val="00223A0C"/>
    <w:rsid w:val="0022477D"/>
    <w:rsid w:val="002278A9"/>
    <w:rsid w:val="002336F9"/>
    <w:rsid w:val="0024028F"/>
    <w:rsid w:val="00244ABC"/>
    <w:rsid w:val="00257F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414"/>
    <w:rsid w:val="003D6CE2"/>
    <w:rsid w:val="003E1941"/>
    <w:rsid w:val="003E2FE6"/>
    <w:rsid w:val="003E452E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35C"/>
    <w:rsid w:val="004706D1"/>
    <w:rsid w:val="00471326"/>
    <w:rsid w:val="0047474B"/>
    <w:rsid w:val="0047598D"/>
    <w:rsid w:val="004840FD"/>
    <w:rsid w:val="00490F7D"/>
    <w:rsid w:val="00491678"/>
    <w:rsid w:val="004968E2"/>
    <w:rsid w:val="004A08F6"/>
    <w:rsid w:val="004A3EEA"/>
    <w:rsid w:val="004A4D1F"/>
    <w:rsid w:val="004C25F3"/>
    <w:rsid w:val="004D5282"/>
    <w:rsid w:val="004F1551"/>
    <w:rsid w:val="004F55A3"/>
    <w:rsid w:val="004F65DD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B0AC7"/>
    <w:rsid w:val="005C080F"/>
    <w:rsid w:val="005C55E5"/>
    <w:rsid w:val="005C696A"/>
    <w:rsid w:val="005E6E85"/>
    <w:rsid w:val="005F31D2"/>
    <w:rsid w:val="00606B46"/>
    <w:rsid w:val="0061029B"/>
    <w:rsid w:val="00610D84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40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621"/>
    <w:rsid w:val="00745302"/>
    <w:rsid w:val="007461D6"/>
    <w:rsid w:val="00746EC8"/>
    <w:rsid w:val="00763BF1"/>
    <w:rsid w:val="00766FD4"/>
    <w:rsid w:val="0077153C"/>
    <w:rsid w:val="0078168C"/>
    <w:rsid w:val="00784FBC"/>
    <w:rsid w:val="00787C2A"/>
    <w:rsid w:val="00790E27"/>
    <w:rsid w:val="007A4022"/>
    <w:rsid w:val="007A6E6E"/>
    <w:rsid w:val="007C3299"/>
    <w:rsid w:val="007C3BCC"/>
    <w:rsid w:val="007C4546"/>
    <w:rsid w:val="007D10AA"/>
    <w:rsid w:val="007D6E56"/>
    <w:rsid w:val="007F1652"/>
    <w:rsid w:val="007F4155"/>
    <w:rsid w:val="0081554D"/>
    <w:rsid w:val="0081707E"/>
    <w:rsid w:val="008449B3"/>
    <w:rsid w:val="00852D31"/>
    <w:rsid w:val="00853B47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38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91E"/>
    <w:rsid w:val="00A84C85"/>
    <w:rsid w:val="00A97DE1"/>
    <w:rsid w:val="00AB053C"/>
    <w:rsid w:val="00AC4406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AF372A"/>
    <w:rsid w:val="00B06142"/>
    <w:rsid w:val="00B135B1"/>
    <w:rsid w:val="00B14D9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020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65C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441BA"/>
    <w:rsid w:val="00E51E44"/>
    <w:rsid w:val="00E63348"/>
    <w:rsid w:val="00E66BDF"/>
    <w:rsid w:val="00E77E88"/>
    <w:rsid w:val="00E8107D"/>
    <w:rsid w:val="00E960BB"/>
    <w:rsid w:val="00EA2074"/>
    <w:rsid w:val="00EA2CD8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617C3"/>
    <w:rsid w:val="00F7066B"/>
    <w:rsid w:val="00F777D9"/>
    <w:rsid w:val="00F83B28"/>
    <w:rsid w:val="00FA46E5"/>
    <w:rsid w:val="00FB24EE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4577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3CABA7D5-8529-4CFB-B9E6-CA8D944A88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860307-749C-4F30-9BB6-E1E5CB6809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63641F-7403-4A4A-BD78-6FC21292E90C}"/>
</file>

<file path=customXml/itemProps3.xml><?xml version="1.0" encoding="utf-8"?>
<ds:datastoreItem xmlns:ds="http://schemas.openxmlformats.org/officeDocument/2006/customXml" ds:itemID="{81681C4C-7441-4CFE-AB66-05234F5412B9}"/>
</file>

<file path=customXml/itemProps4.xml><?xml version="1.0" encoding="utf-8"?>
<ds:datastoreItem xmlns:ds="http://schemas.openxmlformats.org/officeDocument/2006/customXml" ds:itemID="{56AFC242-1676-4E46-9127-E515787902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24</cp:revision>
  <cp:lastPrinted>2019-02-06T12:12:00Z</cp:lastPrinted>
  <dcterms:created xsi:type="dcterms:W3CDTF">2019-10-24T04:00:00Z</dcterms:created>
  <dcterms:modified xsi:type="dcterms:W3CDTF">2026-03-07T17:21:52Z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